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77A" w:rsidRDefault="000A477A" w:rsidP="00225573">
      <w:pPr>
        <w:pStyle w:val="Heading1"/>
        <w:rPr>
          <w:b/>
          <w:lang w:val="ru-RU"/>
        </w:rPr>
      </w:pPr>
    </w:p>
    <w:p w:rsidR="000A477A" w:rsidRDefault="000A477A" w:rsidP="00225573">
      <w:pPr>
        <w:framePr w:hSpace="141" w:wrap="around" w:vAnchor="text" w:hAnchor="page" w:x="6016" w:y="1"/>
        <w:rPr>
          <w:noProof/>
        </w:rPr>
      </w:pPr>
      <w:r w:rsidRPr="00047728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5" o:title=""/>
          </v:shape>
        </w:pict>
      </w:r>
    </w:p>
    <w:p w:rsidR="000A477A" w:rsidRDefault="000A477A" w:rsidP="00225573">
      <w:pPr>
        <w:jc w:val="center"/>
        <w:rPr>
          <w:rFonts w:cs="Tahoma"/>
          <w:b/>
          <w:sz w:val="28"/>
          <w:szCs w:val="28"/>
        </w:rPr>
      </w:pPr>
    </w:p>
    <w:p w:rsidR="000A477A" w:rsidRDefault="000A477A" w:rsidP="00225573">
      <w:pPr>
        <w:jc w:val="center"/>
        <w:rPr>
          <w:rFonts w:cs="Tahoma"/>
          <w:b/>
          <w:sz w:val="28"/>
          <w:szCs w:val="28"/>
        </w:rPr>
      </w:pPr>
    </w:p>
    <w:p w:rsidR="000A477A" w:rsidRDefault="000A477A" w:rsidP="00225573">
      <w:pPr>
        <w:jc w:val="center"/>
        <w:rPr>
          <w:rFonts w:cs="Tahoma"/>
          <w:b/>
          <w:sz w:val="28"/>
          <w:szCs w:val="28"/>
        </w:rPr>
      </w:pPr>
    </w:p>
    <w:p w:rsidR="000A477A" w:rsidRDefault="000A477A" w:rsidP="00225573">
      <w:pPr>
        <w:jc w:val="center"/>
        <w:rPr>
          <w:rFonts w:cs="Tahoma"/>
          <w:b/>
          <w:sz w:val="28"/>
          <w:szCs w:val="28"/>
        </w:rPr>
      </w:pPr>
    </w:p>
    <w:p w:rsidR="000A477A" w:rsidRDefault="000A477A" w:rsidP="00225573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0A477A" w:rsidRDefault="000A477A" w:rsidP="00225573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0A477A" w:rsidRDefault="000A477A" w:rsidP="00225573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0A477A" w:rsidRPr="0039378D" w:rsidRDefault="000A477A" w:rsidP="00225573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0A477A" w:rsidRDefault="000A477A" w:rsidP="00225573"/>
    <w:p w:rsidR="000A477A" w:rsidRPr="0039378D" w:rsidRDefault="000A477A" w:rsidP="00225573">
      <w:pPr>
        <w:rPr>
          <w:sz w:val="28"/>
          <w:szCs w:val="28"/>
        </w:rPr>
      </w:pPr>
      <w:r>
        <w:rPr>
          <w:sz w:val="28"/>
          <w:szCs w:val="28"/>
          <w:lang w:val="ru-RU"/>
        </w:rPr>
        <w:t>31 серпня</w:t>
      </w:r>
      <w:r w:rsidRPr="0039378D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№</w:t>
      </w:r>
      <w:r>
        <w:rPr>
          <w:sz w:val="28"/>
          <w:szCs w:val="28"/>
          <w:lang w:val="ru-RU"/>
        </w:rPr>
        <w:t xml:space="preserve"> 241</w:t>
      </w:r>
      <w:r w:rsidRPr="0039378D">
        <w:rPr>
          <w:sz w:val="28"/>
          <w:szCs w:val="28"/>
        </w:rPr>
        <w:t xml:space="preserve">-к </w:t>
      </w:r>
    </w:p>
    <w:p w:rsidR="000A477A" w:rsidRPr="0039378D" w:rsidRDefault="000A477A" w:rsidP="00225573">
      <w:pPr>
        <w:rPr>
          <w:b/>
        </w:rPr>
      </w:pPr>
    </w:p>
    <w:p w:rsidR="000A477A" w:rsidRDefault="000A477A" w:rsidP="002762A5">
      <w:pPr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додаткову відпустку БУЗІЯН Н.В.</w:t>
      </w:r>
    </w:p>
    <w:p w:rsidR="000A477A" w:rsidRDefault="000A477A" w:rsidP="002762A5">
      <w:pPr>
        <w:rPr>
          <w:b/>
          <w:sz w:val="28"/>
        </w:rPr>
      </w:pPr>
      <w:r>
        <w:rPr>
          <w:b/>
          <w:sz w:val="28"/>
        </w:rPr>
        <w:t xml:space="preserve">як одному з батьків, які мають двох або більше </w:t>
      </w:r>
    </w:p>
    <w:p w:rsidR="000A477A" w:rsidRPr="005B6AF9" w:rsidRDefault="000A477A" w:rsidP="002762A5">
      <w:pPr>
        <w:rPr>
          <w:b/>
          <w:sz w:val="28"/>
        </w:rPr>
      </w:pPr>
      <w:r>
        <w:rPr>
          <w:b/>
          <w:sz w:val="28"/>
        </w:rPr>
        <w:t xml:space="preserve">дітей віком до 15 років  </w:t>
      </w:r>
    </w:p>
    <w:p w:rsidR="000A477A" w:rsidRDefault="000A477A" w:rsidP="00225573">
      <w:pPr>
        <w:jc w:val="center"/>
        <w:rPr>
          <w:sz w:val="28"/>
        </w:rPr>
      </w:pPr>
    </w:p>
    <w:p w:rsidR="000A477A" w:rsidRPr="001B36F7" w:rsidRDefault="000A477A" w:rsidP="00225573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підставі </w:t>
      </w:r>
      <w:r w:rsidRPr="001B36F7">
        <w:rPr>
          <w:sz w:val="28"/>
          <w:szCs w:val="28"/>
        </w:rPr>
        <w:t xml:space="preserve"> пункт</w:t>
      </w:r>
      <w:r>
        <w:rPr>
          <w:sz w:val="28"/>
          <w:szCs w:val="28"/>
        </w:rPr>
        <w:t xml:space="preserve">ів 7, 13, </w:t>
      </w:r>
      <w:r w:rsidRPr="001B36F7">
        <w:rPr>
          <w:sz w:val="28"/>
          <w:szCs w:val="28"/>
        </w:rPr>
        <w:t>20  частини 4  статті  42 Закону України «Про місцеве самоврядування в Україні»</w:t>
      </w:r>
      <w:r>
        <w:rPr>
          <w:sz w:val="28"/>
          <w:szCs w:val="28"/>
        </w:rPr>
        <w:t xml:space="preserve">, статтями </w:t>
      </w:r>
      <w:r w:rsidRPr="000351F1">
        <w:rPr>
          <w:sz w:val="28"/>
          <w:szCs w:val="28"/>
        </w:rPr>
        <w:t>10</w:t>
      </w:r>
      <w:r>
        <w:rPr>
          <w:sz w:val="28"/>
          <w:szCs w:val="28"/>
        </w:rPr>
        <w:t>, 19</w:t>
      </w:r>
      <w:r w:rsidRPr="000351F1">
        <w:rPr>
          <w:sz w:val="28"/>
          <w:szCs w:val="28"/>
        </w:rPr>
        <w:t xml:space="preserve"> Закону України </w:t>
      </w:r>
      <w:r>
        <w:rPr>
          <w:sz w:val="28"/>
          <w:szCs w:val="28"/>
        </w:rPr>
        <w:t>«</w:t>
      </w:r>
      <w:r w:rsidRPr="000351F1">
        <w:rPr>
          <w:sz w:val="28"/>
          <w:szCs w:val="28"/>
        </w:rPr>
        <w:t>Про вiдпустки</w:t>
      </w:r>
      <w:r>
        <w:rPr>
          <w:sz w:val="28"/>
          <w:szCs w:val="28"/>
        </w:rPr>
        <w:t>», розглянувши  заявуБузіян Н.В.:</w:t>
      </w:r>
    </w:p>
    <w:p w:rsidR="000A477A" w:rsidRDefault="000A477A" w:rsidP="00225573">
      <w:pPr>
        <w:pStyle w:val="BodyTextIndent2"/>
        <w:spacing w:line="240" w:lineRule="auto"/>
        <w:ind w:firstLine="708"/>
        <w:jc w:val="both"/>
      </w:pPr>
      <w:r w:rsidRPr="001B36F7">
        <w:t xml:space="preserve">1. </w:t>
      </w:r>
      <w:bookmarkStart w:id="0" w:name="_GoBack"/>
      <w:r>
        <w:t xml:space="preserve">НАДАТИ   БУЗІЯН </w:t>
      </w:r>
      <w:bookmarkEnd w:id="0"/>
      <w:r>
        <w:t xml:space="preserve">Наталії Віталіївні,  </w:t>
      </w:r>
      <w:r w:rsidRPr="006838CF">
        <w:t xml:space="preserve">головному спеціалісту </w:t>
      </w:r>
      <w:r>
        <w:t>в</w:t>
      </w:r>
      <w:r w:rsidRPr="005B6AF9">
        <w:t>ідділу бухгалтерського обліку, звітності та фінансово-господарського забезпечення</w:t>
      </w:r>
      <w:r w:rsidRPr="006838CF">
        <w:t xml:space="preserve"> міської ради</w:t>
      </w:r>
      <w:r>
        <w:t xml:space="preserve">,  додаткову відпустку як одному з батьків, які  мають двох або більше дітей  віком до 15 років, за 2021 рік, тривалістю  </w:t>
      </w:r>
      <w:r w:rsidRPr="004F350E">
        <w:rPr>
          <w:highlight w:val="black"/>
        </w:rPr>
        <w:t>10 календарних днівіз 29 вересня  2021 року по  08 жовтня  2021 року включно.</w:t>
      </w:r>
      <w:r>
        <w:t xml:space="preserve">  </w:t>
      </w:r>
    </w:p>
    <w:p w:rsidR="000A477A" w:rsidRPr="005B6AF9" w:rsidRDefault="000A477A" w:rsidP="00225573">
      <w:pPr>
        <w:pStyle w:val="BodyText"/>
        <w:ind w:firstLine="708"/>
        <w:rPr>
          <w:sz w:val="28"/>
          <w:szCs w:val="28"/>
        </w:rPr>
      </w:pPr>
      <w:r>
        <w:rPr>
          <w:sz w:val="28"/>
          <w:szCs w:val="28"/>
        </w:rPr>
        <w:t>2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0A477A" w:rsidRDefault="000A477A" w:rsidP="00225573">
      <w:pPr>
        <w:pStyle w:val="BodyText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Малєва О.М.</w:t>
      </w:r>
    </w:p>
    <w:p w:rsidR="000A477A" w:rsidRDefault="000A477A" w:rsidP="00225573">
      <w:pPr>
        <w:pStyle w:val="BodyText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- заява Бузіян Н.В. від </w:t>
      </w:r>
      <w:r w:rsidRPr="004F350E">
        <w:rPr>
          <w:sz w:val="28"/>
          <w:szCs w:val="28"/>
          <w:highlight w:val="black"/>
        </w:rPr>
        <w:t>26 серпня</w:t>
      </w:r>
      <w:r>
        <w:rPr>
          <w:sz w:val="28"/>
          <w:szCs w:val="28"/>
        </w:rPr>
        <w:t xml:space="preserve"> 2021 року;</w:t>
      </w:r>
    </w:p>
    <w:p w:rsidR="000A477A" w:rsidRDefault="000A477A" w:rsidP="00225573">
      <w:pPr>
        <w:pStyle w:val="BodyText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довідка з місця роботи </w:t>
      </w:r>
      <w:r w:rsidRPr="004F350E">
        <w:rPr>
          <w:sz w:val="28"/>
          <w:szCs w:val="28"/>
          <w:highlight w:val="black"/>
        </w:rPr>
        <w:t>Бузіяна О.О.,</w:t>
      </w:r>
      <w:r>
        <w:rPr>
          <w:sz w:val="28"/>
          <w:szCs w:val="28"/>
        </w:rPr>
        <w:t xml:space="preserve"> батька дітей;</w:t>
      </w:r>
    </w:p>
    <w:p w:rsidR="000A477A" w:rsidRPr="004F350E" w:rsidRDefault="000A477A" w:rsidP="00225573">
      <w:pPr>
        <w:pStyle w:val="BodyText"/>
        <w:numPr>
          <w:ilvl w:val="0"/>
          <w:numId w:val="1"/>
        </w:numPr>
        <w:spacing w:after="0"/>
        <w:jc w:val="both"/>
        <w:rPr>
          <w:sz w:val="28"/>
          <w:szCs w:val="28"/>
          <w:highlight w:val="black"/>
        </w:rPr>
      </w:pPr>
      <w:r>
        <w:rPr>
          <w:sz w:val="28"/>
          <w:szCs w:val="28"/>
        </w:rPr>
        <w:t xml:space="preserve">копія свідоцтва про народження </w:t>
      </w:r>
      <w:r w:rsidRPr="004F350E">
        <w:rPr>
          <w:sz w:val="28"/>
          <w:szCs w:val="28"/>
          <w:highlight w:val="black"/>
        </w:rPr>
        <w:t>сина</w:t>
      </w:r>
      <w:r>
        <w:rPr>
          <w:sz w:val="28"/>
          <w:szCs w:val="28"/>
        </w:rPr>
        <w:t xml:space="preserve"> </w:t>
      </w:r>
      <w:r w:rsidRPr="004F350E">
        <w:rPr>
          <w:sz w:val="28"/>
          <w:szCs w:val="28"/>
          <w:highlight w:val="black"/>
        </w:rPr>
        <w:t>Бузіяна А.О., серія 1-ЖД №115463 від 01листопада 2007 року;</w:t>
      </w:r>
    </w:p>
    <w:p w:rsidR="000A477A" w:rsidRPr="004F350E" w:rsidRDefault="000A477A" w:rsidP="00225573">
      <w:pPr>
        <w:pStyle w:val="BodyText"/>
        <w:numPr>
          <w:ilvl w:val="0"/>
          <w:numId w:val="1"/>
        </w:numPr>
        <w:spacing w:after="0"/>
        <w:jc w:val="both"/>
        <w:rPr>
          <w:sz w:val="28"/>
          <w:szCs w:val="28"/>
          <w:highlight w:val="black"/>
        </w:rPr>
      </w:pPr>
      <w:r>
        <w:rPr>
          <w:sz w:val="28"/>
          <w:szCs w:val="28"/>
        </w:rPr>
        <w:t xml:space="preserve">копія свідоцтва про народження </w:t>
      </w:r>
      <w:r w:rsidRPr="004F350E">
        <w:rPr>
          <w:sz w:val="28"/>
          <w:szCs w:val="28"/>
          <w:highlight w:val="black"/>
        </w:rPr>
        <w:t>сина Бузіяна А.О., серія 1-ЖД №376596 від 15 травня 2014 року.</w:t>
      </w:r>
    </w:p>
    <w:p w:rsidR="000A477A" w:rsidRPr="0039378D" w:rsidRDefault="000A477A" w:rsidP="00225573">
      <w:pPr>
        <w:pStyle w:val="Heading2"/>
      </w:pPr>
    </w:p>
    <w:p w:rsidR="000A477A" w:rsidRPr="000917CC" w:rsidRDefault="000A477A" w:rsidP="00225573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0A477A" w:rsidRDefault="000A477A" w:rsidP="00225573">
      <w:pPr>
        <w:pStyle w:val="Heading2"/>
      </w:pPr>
    </w:p>
    <w:p w:rsidR="000A477A" w:rsidRDefault="000A477A" w:rsidP="00225573">
      <w:pPr>
        <w:pStyle w:val="Heading2"/>
      </w:pPr>
    </w:p>
    <w:p w:rsidR="000A477A" w:rsidRPr="002D6B80" w:rsidRDefault="000A477A" w:rsidP="002762A5">
      <w:pPr>
        <w:pStyle w:val="Heading2"/>
        <w:rPr>
          <w:u w:val="single"/>
        </w:rPr>
      </w:pPr>
      <w:r>
        <w:t>З розпорядженням ознайомлена</w:t>
      </w:r>
      <w:r>
        <w:tab/>
        <w:t>_____________    Н.Бузіян</w:t>
      </w:r>
    </w:p>
    <w:p w:rsidR="000A477A" w:rsidRDefault="000A477A" w:rsidP="00225573"/>
    <w:p w:rsidR="000A477A" w:rsidRDefault="000A477A" w:rsidP="00225573"/>
    <w:p w:rsidR="000A477A" w:rsidRDefault="000A477A" w:rsidP="00225573"/>
    <w:p w:rsidR="000A477A" w:rsidRDefault="000A477A" w:rsidP="00225573"/>
    <w:p w:rsidR="000A477A" w:rsidRDefault="000A477A" w:rsidP="00225573"/>
    <w:p w:rsidR="000A477A" w:rsidRDefault="000A477A" w:rsidP="00225573"/>
    <w:p w:rsidR="000A477A" w:rsidRDefault="000A477A" w:rsidP="00225573"/>
    <w:p w:rsidR="000A477A" w:rsidRDefault="000A477A" w:rsidP="00225573"/>
    <w:p w:rsidR="000A477A" w:rsidRDefault="000A477A" w:rsidP="0022557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0A477A" w:rsidSect="00EC1933">
      <w:pgSz w:w="11906" w:h="16838"/>
      <w:pgMar w:top="737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7485C"/>
    <w:multiLevelType w:val="hybridMultilevel"/>
    <w:tmpl w:val="2ED65562"/>
    <w:lvl w:ilvl="0" w:tplc="2CAC1998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5573"/>
    <w:rsid w:val="000351F1"/>
    <w:rsid w:val="00047728"/>
    <w:rsid w:val="000917CC"/>
    <w:rsid w:val="000A477A"/>
    <w:rsid w:val="000D3919"/>
    <w:rsid w:val="00114470"/>
    <w:rsid w:val="00145F74"/>
    <w:rsid w:val="001B36F7"/>
    <w:rsid w:val="00225573"/>
    <w:rsid w:val="002506EF"/>
    <w:rsid w:val="002762A5"/>
    <w:rsid w:val="002D6B80"/>
    <w:rsid w:val="003010A8"/>
    <w:rsid w:val="00375BAB"/>
    <w:rsid w:val="0039378D"/>
    <w:rsid w:val="0044393A"/>
    <w:rsid w:val="004C6B96"/>
    <w:rsid w:val="004F350E"/>
    <w:rsid w:val="005B6AF9"/>
    <w:rsid w:val="005E4AE2"/>
    <w:rsid w:val="006838CF"/>
    <w:rsid w:val="006D7188"/>
    <w:rsid w:val="007735AB"/>
    <w:rsid w:val="0080747F"/>
    <w:rsid w:val="00A84420"/>
    <w:rsid w:val="00CF77D5"/>
    <w:rsid w:val="00E05F39"/>
    <w:rsid w:val="00E96A52"/>
    <w:rsid w:val="00EC1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573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25573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25573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25573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25573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225573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25573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22557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225573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225573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225573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55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5573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265</TotalTime>
  <Pages>1</Pages>
  <Words>222</Words>
  <Characters>1269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5</cp:revision>
  <cp:lastPrinted>2021-08-31T08:13:00Z</cp:lastPrinted>
  <dcterms:created xsi:type="dcterms:W3CDTF">2021-08-30T07:27:00Z</dcterms:created>
  <dcterms:modified xsi:type="dcterms:W3CDTF">2022-01-12T07:41:00Z</dcterms:modified>
</cp:coreProperties>
</file>